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21FA4BD4" w14:textId="42E402BB" w:rsidR="006821F1" w:rsidRDefault="006821F1" w:rsidP="00A3115D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1CD8B1CD" w:rsidR="003D38A3" w:rsidRPr="003D38A3" w:rsidRDefault="00A3115D" w:rsidP="003D38A3">
                            <w:pPr>
                              <w:pStyle w:val="CourseContainedHeader"/>
                            </w:pPr>
                            <w:r>
                              <w:t>Safety</w:t>
                            </w:r>
                            <w:r w:rsidR="00ED10C0">
                              <w:t xml:space="preserve"> Quiz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1CD8B1CD" w:rsidR="003D38A3" w:rsidRPr="003D38A3" w:rsidRDefault="00A3115D" w:rsidP="003D38A3">
                      <w:pPr>
                        <w:pStyle w:val="CourseContainedHeader"/>
                      </w:pPr>
                      <w:r>
                        <w:t>Safety</w:t>
                      </w:r>
                      <w:r w:rsidR="00ED10C0">
                        <w:t xml:space="preserve"> Quiz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5E466BB" w:rsidR="003D38A3" w:rsidRPr="003D38A3" w:rsidRDefault="000F5F4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8D7125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9056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5E466BB" w:rsidR="003D38A3" w:rsidRPr="003D38A3" w:rsidRDefault="000F5F4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8D7125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5B90F0EC" w14:textId="77777777" w:rsidR="00482039" w:rsidRDefault="00482039" w:rsidP="00A3115D"/>
    <w:p w14:paraId="1E6AAEEC" w14:textId="77777777" w:rsidR="00482039" w:rsidRDefault="00482039" w:rsidP="00A3115D"/>
    <w:p w14:paraId="211F8551" w14:textId="25BC5AF8" w:rsidR="00A3115D" w:rsidRDefault="00A3115D" w:rsidP="00A3115D">
      <w:r>
        <w:t>Name</w:t>
      </w:r>
      <w:r w:rsidR="00AF35CC">
        <w:t xml:space="preserve">: ______________________ </w:t>
      </w:r>
      <w:r w:rsidR="00AC5F6D">
        <w:tab/>
      </w:r>
      <w:r>
        <w:t>Date:</w:t>
      </w:r>
      <w:r w:rsidR="00AF35CC" w:rsidRPr="00AF35CC">
        <w:t xml:space="preserve"> </w:t>
      </w:r>
      <w:r w:rsidR="00AF35CC">
        <w:t>______________________</w:t>
      </w:r>
    </w:p>
    <w:p w14:paraId="2F098071" w14:textId="77777777" w:rsidR="007B38C9" w:rsidRDefault="007B38C9" w:rsidP="00A3115D"/>
    <w:p w14:paraId="40C7F26C" w14:textId="77777777" w:rsidR="00482039" w:rsidRDefault="00482039" w:rsidP="00A3115D"/>
    <w:p w14:paraId="52D4226E" w14:textId="47A04564" w:rsidR="007B38C9" w:rsidRPr="00AF35CC" w:rsidRDefault="007B38C9" w:rsidP="00A3115D">
      <w:pPr>
        <w:rPr>
          <w:b/>
          <w:bCs/>
          <w:sz w:val="24"/>
          <w:szCs w:val="24"/>
        </w:rPr>
      </w:pPr>
      <w:r w:rsidRPr="00AF35CC">
        <w:rPr>
          <w:b/>
          <w:bCs/>
          <w:sz w:val="24"/>
          <w:szCs w:val="24"/>
        </w:rPr>
        <w:t>Instructions</w:t>
      </w:r>
    </w:p>
    <w:p w14:paraId="0FEE82A9" w14:textId="43AA111A" w:rsidR="007B38C9" w:rsidRDefault="002439A6" w:rsidP="00973241">
      <w:pPr>
        <w:pStyle w:val="ListParagraph"/>
        <w:numPr>
          <w:ilvl w:val="0"/>
          <w:numId w:val="20"/>
        </w:numPr>
      </w:pPr>
      <w:r>
        <w:t>Read each scenario carefully.</w:t>
      </w:r>
    </w:p>
    <w:p w14:paraId="0680B81A" w14:textId="552C779B" w:rsidR="002439A6" w:rsidRDefault="000A3CDF" w:rsidP="00973241">
      <w:pPr>
        <w:pStyle w:val="ListParagraph"/>
        <w:numPr>
          <w:ilvl w:val="0"/>
          <w:numId w:val="20"/>
        </w:numPr>
      </w:pPr>
      <w:r>
        <w:t>Answer the questions by selecting the correct option or writing your response</w:t>
      </w:r>
      <w:r w:rsidR="00525623">
        <w:t>.</w:t>
      </w:r>
    </w:p>
    <w:p w14:paraId="4DFE8115" w14:textId="6AB984C9" w:rsidR="00525623" w:rsidRDefault="00525623" w:rsidP="00973241">
      <w:pPr>
        <w:pStyle w:val="ListParagraph"/>
        <w:numPr>
          <w:ilvl w:val="0"/>
          <w:numId w:val="20"/>
        </w:numPr>
      </w:pPr>
      <w:r>
        <w:t>Think about the importance of safety and following steps in the correct order.</w:t>
      </w:r>
    </w:p>
    <w:p w14:paraId="49FF75B3" w14:textId="77777777" w:rsidR="00E429E6" w:rsidRDefault="00E429E6" w:rsidP="00A3115D"/>
    <w:p w14:paraId="382FD93A" w14:textId="77777777" w:rsidR="00924506" w:rsidRDefault="00924506" w:rsidP="00A3115D"/>
    <w:p w14:paraId="5F082128" w14:textId="7CDCA2F3" w:rsidR="00096D2A" w:rsidRPr="007B2076" w:rsidRDefault="00525623" w:rsidP="00A3115D">
      <w:pPr>
        <w:rPr>
          <w:b/>
          <w:bCs/>
          <w:sz w:val="24"/>
          <w:szCs w:val="24"/>
        </w:rPr>
      </w:pPr>
      <w:r w:rsidRPr="00096D2A">
        <w:rPr>
          <w:b/>
          <w:bCs/>
          <w:sz w:val="24"/>
          <w:szCs w:val="24"/>
        </w:rPr>
        <w:t xml:space="preserve">Part </w:t>
      </w:r>
      <w:r w:rsidR="00877ADE">
        <w:rPr>
          <w:b/>
          <w:bCs/>
          <w:sz w:val="24"/>
          <w:szCs w:val="24"/>
        </w:rPr>
        <w:t>A</w:t>
      </w:r>
      <w:r w:rsidRPr="00096D2A">
        <w:rPr>
          <w:b/>
          <w:bCs/>
          <w:sz w:val="24"/>
          <w:szCs w:val="24"/>
        </w:rPr>
        <w:t>: Understanding SOP</w:t>
      </w:r>
      <w:r w:rsidR="009C3C5F">
        <w:rPr>
          <w:b/>
          <w:bCs/>
          <w:sz w:val="24"/>
          <w:szCs w:val="24"/>
        </w:rPr>
        <w:t xml:space="preserve"> (1 mark each)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7BEE" w14:paraId="3EF72559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45699B0A" w14:textId="77777777" w:rsidR="00924506" w:rsidRDefault="00924506" w:rsidP="007B2076">
            <w:pPr>
              <w:rPr>
                <w:b w:val="0"/>
                <w:bCs w:val="0"/>
              </w:rPr>
            </w:pPr>
          </w:p>
          <w:p w14:paraId="69983E32" w14:textId="2DAF9EBE" w:rsidR="007B2076" w:rsidRPr="007B2076" w:rsidRDefault="007B2076" w:rsidP="007B2076">
            <w:pPr>
              <w:rPr>
                <w:color w:val="auto"/>
              </w:rPr>
            </w:pPr>
            <w:r w:rsidRPr="007B2076">
              <w:rPr>
                <w:color w:val="auto"/>
              </w:rPr>
              <w:t xml:space="preserve">Scenario 1: </w:t>
            </w:r>
            <w:r w:rsidRPr="007B2076">
              <w:rPr>
                <w:b w:val="0"/>
                <w:bCs w:val="0"/>
                <w:color w:val="auto"/>
              </w:rPr>
              <w:t>You are about to enter the workshop for the first time. The instructor explains that you must follow and SOP before using any tools or equipment.</w:t>
            </w:r>
          </w:p>
          <w:p w14:paraId="1096FEAD" w14:textId="77777777" w:rsidR="007B2076" w:rsidRPr="007B2076" w:rsidRDefault="007B2076" w:rsidP="007B2076">
            <w:pPr>
              <w:rPr>
                <w:color w:val="auto"/>
              </w:rPr>
            </w:pPr>
          </w:p>
          <w:p w14:paraId="0BB4E5A7" w14:textId="77777777" w:rsidR="007B2076" w:rsidRPr="007B2076" w:rsidRDefault="007B2076" w:rsidP="007B2076">
            <w:pPr>
              <w:rPr>
                <w:b w:val="0"/>
                <w:bCs w:val="0"/>
                <w:color w:val="auto"/>
              </w:rPr>
            </w:pPr>
            <w:r w:rsidRPr="00877ADE">
              <w:rPr>
                <w:color w:val="auto"/>
              </w:rPr>
              <w:t>Question 1:</w:t>
            </w:r>
            <w:r w:rsidRPr="007B2076">
              <w:rPr>
                <w:b w:val="0"/>
                <w:bCs w:val="0"/>
                <w:color w:val="auto"/>
              </w:rPr>
              <w:t xml:space="preserve"> What is the first thing you should do before starting any task in the workshop?</w:t>
            </w:r>
          </w:p>
          <w:p w14:paraId="35DAF0FD" w14:textId="77777777" w:rsidR="007B2076" w:rsidRPr="007B2076" w:rsidRDefault="007B2076" w:rsidP="00973241">
            <w:pPr>
              <w:pStyle w:val="ListParagraph"/>
              <w:numPr>
                <w:ilvl w:val="0"/>
                <w:numId w:val="22"/>
              </w:numPr>
              <w:rPr>
                <w:b w:val="0"/>
                <w:bCs w:val="0"/>
                <w:color w:val="auto"/>
              </w:rPr>
            </w:pPr>
            <w:r w:rsidRPr="007B2076">
              <w:rPr>
                <w:b w:val="0"/>
                <w:bCs w:val="0"/>
                <w:color w:val="auto"/>
              </w:rPr>
              <w:t>Turn on the machine.</w:t>
            </w:r>
          </w:p>
          <w:p w14:paraId="2B5BF207" w14:textId="77777777" w:rsidR="007B2076" w:rsidRPr="007B2076" w:rsidRDefault="007B2076" w:rsidP="00973241">
            <w:pPr>
              <w:pStyle w:val="ListParagraph"/>
              <w:numPr>
                <w:ilvl w:val="0"/>
                <w:numId w:val="22"/>
              </w:numPr>
              <w:rPr>
                <w:b w:val="0"/>
                <w:bCs w:val="0"/>
                <w:color w:val="auto"/>
              </w:rPr>
            </w:pPr>
            <w:r w:rsidRPr="007B2076">
              <w:rPr>
                <w:b w:val="0"/>
                <w:bCs w:val="0"/>
                <w:color w:val="auto"/>
              </w:rPr>
              <w:t>Inspect the area and equipment for hazards.</w:t>
            </w:r>
          </w:p>
          <w:p w14:paraId="0160C167" w14:textId="77777777" w:rsidR="007B2076" w:rsidRPr="007B2076" w:rsidRDefault="007B2076" w:rsidP="00973241">
            <w:pPr>
              <w:pStyle w:val="ListParagraph"/>
              <w:numPr>
                <w:ilvl w:val="0"/>
                <w:numId w:val="22"/>
              </w:numPr>
              <w:rPr>
                <w:b w:val="0"/>
                <w:bCs w:val="0"/>
                <w:color w:val="auto"/>
              </w:rPr>
            </w:pPr>
            <w:r w:rsidRPr="007B2076">
              <w:rPr>
                <w:b w:val="0"/>
                <w:bCs w:val="0"/>
                <w:color w:val="auto"/>
              </w:rPr>
              <w:t>Start work immediately.</w:t>
            </w:r>
          </w:p>
          <w:p w14:paraId="1C5D3F28" w14:textId="0D55AB4B" w:rsidR="007B2076" w:rsidRPr="00F81375" w:rsidRDefault="007B2076" w:rsidP="007B2076">
            <w:pPr>
              <w:pStyle w:val="ListParagraph"/>
              <w:numPr>
                <w:ilvl w:val="0"/>
                <w:numId w:val="22"/>
              </w:numPr>
              <w:rPr>
                <w:b w:val="0"/>
                <w:bCs w:val="0"/>
                <w:color w:val="auto"/>
              </w:rPr>
            </w:pPr>
            <w:r w:rsidRPr="007B2076">
              <w:rPr>
                <w:b w:val="0"/>
                <w:bCs w:val="0"/>
                <w:color w:val="auto"/>
              </w:rPr>
              <w:t>Ask a friend for help.</w:t>
            </w:r>
          </w:p>
          <w:p w14:paraId="7845ED5A" w14:textId="599E06CD" w:rsidR="00924506" w:rsidRDefault="00E26F51" w:rsidP="007B2076">
            <w:r>
              <w:rPr>
                <w:b w:val="0"/>
                <w:bCs w:val="0"/>
                <w:color w:val="auto"/>
              </w:rPr>
              <w:t>_____________________________________________________________________________________</w:t>
            </w:r>
          </w:p>
          <w:p w14:paraId="747B1ED3" w14:textId="77777777" w:rsidR="00E26F51" w:rsidRPr="007B2076" w:rsidRDefault="00E26F51" w:rsidP="007B2076">
            <w:pPr>
              <w:rPr>
                <w:b w:val="0"/>
                <w:bCs w:val="0"/>
                <w:color w:val="auto"/>
              </w:rPr>
            </w:pPr>
          </w:p>
          <w:p w14:paraId="7C94B4E2" w14:textId="77777777" w:rsidR="007B2076" w:rsidRPr="007B2076" w:rsidRDefault="007B2076" w:rsidP="007B2076">
            <w:pPr>
              <w:rPr>
                <w:b w:val="0"/>
                <w:bCs w:val="0"/>
                <w:color w:val="auto"/>
              </w:rPr>
            </w:pPr>
            <w:r w:rsidRPr="007B2076">
              <w:rPr>
                <w:color w:val="auto"/>
              </w:rPr>
              <w:t>Scenario 2:</w:t>
            </w:r>
            <w:r w:rsidRPr="007B2076">
              <w:rPr>
                <w:b w:val="0"/>
                <w:bCs w:val="0"/>
                <w:color w:val="auto"/>
              </w:rPr>
              <w:t xml:space="preserve"> You are asked to clean up your workspace after a task. The SOP says to wear gloves, use a brush to remove debris, and check the area for spills.</w:t>
            </w:r>
          </w:p>
          <w:p w14:paraId="6FEC400E" w14:textId="77777777" w:rsidR="007B2076" w:rsidRPr="007B2076" w:rsidRDefault="007B2076" w:rsidP="007B2076">
            <w:pPr>
              <w:rPr>
                <w:b w:val="0"/>
                <w:bCs w:val="0"/>
                <w:color w:val="auto"/>
              </w:rPr>
            </w:pPr>
          </w:p>
          <w:p w14:paraId="55623FF6" w14:textId="77777777" w:rsidR="007B2076" w:rsidRPr="007B2076" w:rsidRDefault="007B2076" w:rsidP="007B2076">
            <w:pPr>
              <w:rPr>
                <w:b w:val="0"/>
                <w:bCs w:val="0"/>
                <w:color w:val="auto"/>
              </w:rPr>
            </w:pPr>
            <w:r w:rsidRPr="00877ADE">
              <w:rPr>
                <w:color w:val="auto"/>
              </w:rPr>
              <w:t>Question 2:</w:t>
            </w:r>
            <w:r w:rsidRPr="007B2076">
              <w:rPr>
                <w:b w:val="0"/>
                <w:bCs w:val="0"/>
                <w:color w:val="auto"/>
              </w:rPr>
              <w:t xml:space="preserve"> Why cleaning your workspace an important step in the SOP?</w:t>
            </w:r>
          </w:p>
          <w:p w14:paraId="353CA958" w14:textId="77777777" w:rsidR="007B2076" w:rsidRPr="007B2076" w:rsidRDefault="007B2076" w:rsidP="00973241">
            <w:pPr>
              <w:pStyle w:val="ListParagraph"/>
              <w:numPr>
                <w:ilvl w:val="0"/>
                <w:numId w:val="23"/>
              </w:numPr>
              <w:rPr>
                <w:b w:val="0"/>
                <w:bCs w:val="0"/>
                <w:color w:val="auto"/>
              </w:rPr>
            </w:pPr>
            <w:r w:rsidRPr="007B2076">
              <w:rPr>
                <w:b w:val="0"/>
                <w:bCs w:val="0"/>
                <w:color w:val="auto"/>
              </w:rPr>
              <w:t>It makes the workshop look tidy.</w:t>
            </w:r>
          </w:p>
          <w:p w14:paraId="73395ACD" w14:textId="77777777" w:rsidR="007B2076" w:rsidRPr="007B2076" w:rsidRDefault="007B2076" w:rsidP="00973241">
            <w:pPr>
              <w:pStyle w:val="ListParagraph"/>
              <w:numPr>
                <w:ilvl w:val="0"/>
                <w:numId w:val="23"/>
              </w:numPr>
              <w:rPr>
                <w:b w:val="0"/>
                <w:bCs w:val="0"/>
                <w:color w:val="auto"/>
              </w:rPr>
            </w:pPr>
            <w:r w:rsidRPr="007B2076">
              <w:rPr>
                <w:b w:val="0"/>
                <w:bCs w:val="0"/>
                <w:color w:val="auto"/>
              </w:rPr>
              <w:t>It prevents accidents and keeps the area safe for others.</w:t>
            </w:r>
          </w:p>
          <w:p w14:paraId="7A5D4F66" w14:textId="77777777" w:rsidR="007B2076" w:rsidRPr="007B2076" w:rsidRDefault="007B2076" w:rsidP="00973241">
            <w:pPr>
              <w:pStyle w:val="ListParagraph"/>
              <w:numPr>
                <w:ilvl w:val="0"/>
                <w:numId w:val="23"/>
              </w:numPr>
              <w:rPr>
                <w:b w:val="0"/>
                <w:bCs w:val="0"/>
                <w:color w:val="auto"/>
              </w:rPr>
            </w:pPr>
            <w:r w:rsidRPr="007B2076">
              <w:rPr>
                <w:b w:val="0"/>
                <w:bCs w:val="0"/>
                <w:color w:val="auto"/>
              </w:rPr>
              <w:t>It helps you finish your task faster.</w:t>
            </w:r>
          </w:p>
          <w:p w14:paraId="68BBEFAB" w14:textId="77777777" w:rsidR="007B2076" w:rsidRPr="007B2076" w:rsidRDefault="007B2076" w:rsidP="00973241">
            <w:pPr>
              <w:pStyle w:val="ListParagraph"/>
              <w:numPr>
                <w:ilvl w:val="0"/>
                <w:numId w:val="23"/>
              </w:numPr>
              <w:rPr>
                <w:b w:val="0"/>
                <w:bCs w:val="0"/>
                <w:color w:val="auto"/>
              </w:rPr>
            </w:pPr>
            <w:r w:rsidRPr="007B2076">
              <w:rPr>
                <w:b w:val="0"/>
                <w:bCs w:val="0"/>
                <w:color w:val="auto"/>
              </w:rPr>
              <w:t>It is only necessary if the instructor asks.</w:t>
            </w:r>
          </w:p>
          <w:p w14:paraId="637FF56C" w14:textId="253666B9" w:rsidR="00924506" w:rsidRPr="00924506" w:rsidRDefault="00924506" w:rsidP="00F81375">
            <w:pPr>
              <w:rPr>
                <w:b w:val="0"/>
                <w:bCs w:val="0"/>
                <w:color w:val="auto"/>
              </w:rPr>
            </w:pPr>
          </w:p>
        </w:tc>
      </w:tr>
    </w:tbl>
    <w:p w14:paraId="0567A502" w14:textId="77777777" w:rsidR="00C5070F" w:rsidRDefault="00C5070F" w:rsidP="00490823"/>
    <w:bookmarkEnd w:id="0"/>
    <w:bookmarkEnd w:id="1"/>
    <w:bookmarkEnd w:id="2"/>
    <w:bookmarkEnd w:id="3"/>
    <w:p w14:paraId="710CE60D" w14:textId="77777777" w:rsidR="00482039" w:rsidRDefault="00482039">
      <w:pPr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4FCB7A00" w14:textId="1BA42005" w:rsidR="00C5070F" w:rsidRPr="00096D2A" w:rsidRDefault="00C5070F" w:rsidP="00C5070F">
      <w:pPr>
        <w:rPr>
          <w:b/>
          <w:bCs/>
          <w:sz w:val="24"/>
          <w:szCs w:val="24"/>
        </w:rPr>
      </w:pPr>
      <w:r w:rsidRPr="00096D2A">
        <w:rPr>
          <w:b/>
          <w:bCs/>
          <w:sz w:val="24"/>
          <w:szCs w:val="24"/>
        </w:rPr>
        <w:lastRenderedPageBreak/>
        <w:t xml:space="preserve">Part </w:t>
      </w:r>
      <w:r w:rsidR="00877ADE">
        <w:rPr>
          <w:b/>
          <w:bCs/>
          <w:sz w:val="24"/>
          <w:szCs w:val="24"/>
        </w:rPr>
        <w:t>B</w:t>
      </w:r>
      <w:r w:rsidRPr="00096D2A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Recognising SOP Steps</w:t>
      </w:r>
      <w:r w:rsidR="00960F6D">
        <w:rPr>
          <w:b/>
          <w:bCs/>
          <w:sz w:val="24"/>
          <w:szCs w:val="24"/>
        </w:rPr>
        <w:t xml:space="preserve"> (5 marks)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61659" w:rsidRPr="00B61659" w14:paraId="18EB652C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61B7B293" w14:textId="77777777" w:rsidR="00B61659" w:rsidRPr="00B61659" w:rsidRDefault="00B61659" w:rsidP="00B61659">
            <w:pPr>
              <w:pStyle w:val="TableRows"/>
              <w:rPr>
                <w:b w:val="0"/>
                <w:bCs w:val="0"/>
                <w:color w:val="auto"/>
              </w:rPr>
            </w:pPr>
          </w:p>
          <w:p w14:paraId="6981D81E" w14:textId="77777777" w:rsidR="00B61659" w:rsidRPr="00B61659" w:rsidRDefault="00B61659" w:rsidP="00B61659">
            <w:pPr>
              <w:rPr>
                <w:b w:val="0"/>
                <w:bCs w:val="0"/>
                <w:color w:val="auto"/>
              </w:rPr>
            </w:pPr>
            <w:r w:rsidRPr="00B61659">
              <w:rPr>
                <w:b w:val="0"/>
                <w:bCs w:val="0"/>
                <w:color w:val="auto"/>
              </w:rPr>
              <w:t>Below are some general steps for using tools safely in a workshop. They are not in the correct order.</w:t>
            </w:r>
          </w:p>
          <w:p w14:paraId="354CE1F9" w14:textId="77777777" w:rsidR="00B61659" w:rsidRPr="00B61659" w:rsidRDefault="00B61659" w:rsidP="00B61659">
            <w:pPr>
              <w:rPr>
                <w:b w:val="0"/>
                <w:bCs w:val="0"/>
                <w:color w:val="auto"/>
              </w:rPr>
            </w:pPr>
          </w:p>
          <w:p w14:paraId="6185D696" w14:textId="77777777" w:rsidR="00B61659" w:rsidRPr="00B61659" w:rsidRDefault="00B61659" w:rsidP="00B61659">
            <w:pPr>
              <w:rPr>
                <w:color w:val="auto"/>
              </w:rPr>
            </w:pPr>
            <w:r w:rsidRPr="00B61659">
              <w:rPr>
                <w:color w:val="auto"/>
              </w:rPr>
              <w:t>Steps:</w:t>
            </w:r>
          </w:p>
          <w:p w14:paraId="6A1DEAD9" w14:textId="77777777" w:rsidR="00994DD8" w:rsidRPr="00B61659" w:rsidRDefault="00994DD8" w:rsidP="00994DD8">
            <w:pPr>
              <w:pStyle w:val="ListParagraph"/>
              <w:numPr>
                <w:ilvl w:val="0"/>
                <w:numId w:val="21"/>
              </w:numPr>
              <w:rPr>
                <w:b w:val="0"/>
                <w:bCs w:val="0"/>
                <w:color w:val="auto"/>
              </w:rPr>
            </w:pPr>
            <w:r w:rsidRPr="00B61659">
              <w:rPr>
                <w:b w:val="0"/>
                <w:bCs w:val="0"/>
                <w:color w:val="auto"/>
              </w:rPr>
              <w:t>Clean the tool and your workspace after finishing.</w:t>
            </w:r>
          </w:p>
          <w:p w14:paraId="38E99E82" w14:textId="77777777" w:rsidR="00994DD8" w:rsidRPr="00B61659" w:rsidRDefault="00994DD8" w:rsidP="00994DD8">
            <w:pPr>
              <w:pStyle w:val="ListParagraph"/>
              <w:numPr>
                <w:ilvl w:val="0"/>
                <w:numId w:val="21"/>
              </w:numPr>
              <w:rPr>
                <w:b w:val="0"/>
                <w:bCs w:val="0"/>
                <w:color w:val="auto"/>
              </w:rPr>
            </w:pPr>
            <w:r w:rsidRPr="00B61659">
              <w:rPr>
                <w:b w:val="0"/>
                <w:bCs w:val="0"/>
                <w:color w:val="auto"/>
              </w:rPr>
              <w:t>Use the tool carefully and as instructed.</w:t>
            </w:r>
          </w:p>
          <w:p w14:paraId="74EDA142" w14:textId="77777777" w:rsidR="00994DD8" w:rsidRPr="00B61659" w:rsidRDefault="00994DD8" w:rsidP="00994DD8">
            <w:pPr>
              <w:pStyle w:val="ListParagraph"/>
              <w:numPr>
                <w:ilvl w:val="0"/>
                <w:numId w:val="21"/>
              </w:numPr>
              <w:rPr>
                <w:b w:val="0"/>
                <w:bCs w:val="0"/>
                <w:color w:val="auto"/>
              </w:rPr>
            </w:pPr>
            <w:r w:rsidRPr="00B61659">
              <w:rPr>
                <w:b w:val="0"/>
                <w:bCs w:val="0"/>
                <w:color w:val="auto"/>
              </w:rPr>
              <w:t>Follow the instructor’s demonstration or instructions.</w:t>
            </w:r>
          </w:p>
          <w:p w14:paraId="66861D1E" w14:textId="77777777" w:rsidR="00B61659" w:rsidRPr="00B61659" w:rsidRDefault="00B61659" w:rsidP="00973241">
            <w:pPr>
              <w:pStyle w:val="ListParagraph"/>
              <w:numPr>
                <w:ilvl w:val="0"/>
                <w:numId w:val="21"/>
              </w:numPr>
              <w:rPr>
                <w:b w:val="0"/>
                <w:bCs w:val="0"/>
                <w:color w:val="auto"/>
              </w:rPr>
            </w:pPr>
            <w:r w:rsidRPr="00B61659">
              <w:rPr>
                <w:b w:val="0"/>
                <w:bCs w:val="0"/>
                <w:color w:val="auto"/>
              </w:rPr>
              <w:t>Wear the correct PPE (e.g. safety glasses, gloves).</w:t>
            </w:r>
          </w:p>
          <w:p w14:paraId="6A606BE4" w14:textId="77777777" w:rsidR="00994DD8" w:rsidRPr="00B61659" w:rsidRDefault="00994DD8" w:rsidP="00994DD8">
            <w:pPr>
              <w:pStyle w:val="ListParagraph"/>
              <w:numPr>
                <w:ilvl w:val="0"/>
                <w:numId w:val="21"/>
              </w:numPr>
              <w:rPr>
                <w:b w:val="0"/>
                <w:bCs w:val="0"/>
                <w:color w:val="auto"/>
              </w:rPr>
            </w:pPr>
            <w:r w:rsidRPr="00B61659">
              <w:rPr>
                <w:b w:val="0"/>
                <w:bCs w:val="0"/>
                <w:color w:val="auto"/>
              </w:rPr>
              <w:t>Inspect the tool or equipment for damage.</w:t>
            </w:r>
          </w:p>
          <w:p w14:paraId="013CFC3A" w14:textId="77777777" w:rsidR="00B61659" w:rsidRPr="00B61659" w:rsidRDefault="00B61659" w:rsidP="00B61659">
            <w:pPr>
              <w:rPr>
                <w:b w:val="0"/>
                <w:bCs w:val="0"/>
                <w:color w:val="auto"/>
              </w:rPr>
            </w:pPr>
          </w:p>
          <w:p w14:paraId="1BA4F8F1" w14:textId="77777777" w:rsidR="00B61659" w:rsidRPr="00B61659" w:rsidRDefault="00B61659" w:rsidP="00B61659">
            <w:pPr>
              <w:rPr>
                <w:b w:val="0"/>
                <w:bCs w:val="0"/>
                <w:color w:val="auto"/>
              </w:rPr>
            </w:pPr>
            <w:r w:rsidRPr="00B61659">
              <w:rPr>
                <w:color w:val="auto"/>
              </w:rPr>
              <w:t>Question 3:</w:t>
            </w:r>
            <w:r w:rsidRPr="00B61659">
              <w:rPr>
                <w:b w:val="0"/>
                <w:bCs w:val="0"/>
                <w:color w:val="auto"/>
              </w:rPr>
              <w:t xml:space="preserve"> Write the correct order of the steps:</w:t>
            </w:r>
          </w:p>
          <w:p w14:paraId="22EEEE0D" w14:textId="77777777" w:rsidR="00B61659" w:rsidRPr="00B61659" w:rsidRDefault="00B61659" w:rsidP="00B61659">
            <w:pPr>
              <w:rPr>
                <w:color w:val="auto"/>
              </w:rPr>
            </w:pPr>
          </w:p>
          <w:p w14:paraId="3DBFF5A8" w14:textId="1D7AF12F" w:rsidR="00B61659" w:rsidRPr="00715EFB" w:rsidRDefault="00B61659" w:rsidP="00715EFB">
            <w:pPr>
              <w:rPr>
                <w:color w:val="auto"/>
              </w:rPr>
            </w:pPr>
            <w:proofErr w:type="gramStart"/>
            <w:r w:rsidRPr="00B61659">
              <w:rPr>
                <w:color w:val="auto"/>
              </w:rPr>
              <w:t>Answer:_</w:t>
            </w:r>
            <w:proofErr w:type="gramEnd"/>
            <w:r w:rsidRPr="00B61659">
              <w:rPr>
                <w:color w:val="auto"/>
              </w:rPr>
              <w:t>_____________________________________________________________________________</w:t>
            </w:r>
          </w:p>
          <w:p w14:paraId="083FF6CA" w14:textId="77777777" w:rsidR="00B61659" w:rsidRPr="00B61659" w:rsidRDefault="00B61659" w:rsidP="00B61659">
            <w:pPr>
              <w:pStyle w:val="TableRows"/>
            </w:pPr>
          </w:p>
        </w:tc>
      </w:tr>
    </w:tbl>
    <w:p w14:paraId="6361A69C" w14:textId="77777777" w:rsidR="00482039" w:rsidRDefault="00482039" w:rsidP="00482039"/>
    <w:p w14:paraId="41D258FB" w14:textId="77777777" w:rsidR="00482039" w:rsidRDefault="00482039" w:rsidP="00482039"/>
    <w:p w14:paraId="099DABBB" w14:textId="40DC5084" w:rsidR="00482039" w:rsidRPr="00096D2A" w:rsidRDefault="00482039" w:rsidP="00482039">
      <w:pPr>
        <w:rPr>
          <w:b/>
          <w:bCs/>
          <w:sz w:val="24"/>
          <w:szCs w:val="24"/>
        </w:rPr>
      </w:pPr>
      <w:r w:rsidRPr="00096D2A">
        <w:rPr>
          <w:b/>
          <w:bCs/>
          <w:sz w:val="24"/>
          <w:szCs w:val="24"/>
        </w:rPr>
        <w:t xml:space="preserve">Part </w:t>
      </w:r>
      <w:r w:rsidR="00E26F51">
        <w:rPr>
          <w:b/>
          <w:bCs/>
          <w:sz w:val="24"/>
          <w:szCs w:val="24"/>
        </w:rPr>
        <w:t>C</w:t>
      </w:r>
      <w:r w:rsidRPr="00096D2A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Multiple-Choice Questions</w:t>
      </w:r>
      <w:r w:rsidR="00960F6D">
        <w:rPr>
          <w:b/>
          <w:bCs/>
          <w:sz w:val="24"/>
          <w:szCs w:val="24"/>
        </w:rPr>
        <w:t xml:space="preserve"> (1 mark each)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15EFB" w14:paraId="2E3E5199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473AFC12" w14:textId="77777777" w:rsidR="00715EFB" w:rsidRDefault="00715EFB" w:rsidP="00715EFB">
            <w:pPr>
              <w:rPr>
                <w:b w:val="0"/>
                <w:bCs w:val="0"/>
              </w:rPr>
            </w:pPr>
          </w:p>
          <w:p w14:paraId="0D6850EA" w14:textId="22A5A1C0" w:rsidR="00715EFB" w:rsidRPr="00715EFB" w:rsidRDefault="00715EFB" w:rsidP="00715EFB">
            <w:pPr>
              <w:rPr>
                <w:b w:val="0"/>
                <w:bCs w:val="0"/>
                <w:color w:val="auto"/>
              </w:rPr>
            </w:pPr>
            <w:r w:rsidRPr="00715EFB">
              <w:rPr>
                <w:color w:val="auto"/>
              </w:rPr>
              <w:t>Question 4:</w:t>
            </w:r>
            <w:r w:rsidRPr="00715EFB">
              <w:rPr>
                <w:b w:val="0"/>
                <w:bCs w:val="0"/>
                <w:color w:val="auto"/>
              </w:rPr>
              <w:t xml:space="preserve"> What is the purpose of wearing PPE (Personal Protective Equipment) in the workshop?</w:t>
            </w:r>
          </w:p>
          <w:p w14:paraId="75F4D2AF" w14:textId="77777777" w:rsidR="00715EFB" w:rsidRPr="00715EFB" w:rsidRDefault="00715EFB" w:rsidP="00973241">
            <w:pPr>
              <w:pStyle w:val="ListParagraph"/>
              <w:numPr>
                <w:ilvl w:val="0"/>
                <w:numId w:val="24"/>
              </w:numPr>
              <w:rPr>
                <w:b w:val="0"/>
                <w:bCs w:val="0"/>
                <w:color w:val="auto"/>
              </w:rPr>
            </w:pPr>
            <w:r w:rsidRPr="00715EFB">
              <w:rPr>
                <w:b w:val="0"/>
                <w:bCs w:val="0"/>
                <w:color w:val="auto"/>
              </w:rPr>
              <w:t>To look professional.</w:t>
            </w:r>
          </w:p>
          <w:p w14:paraId="4C436DD2" w14:textId="77777777" w:rsidR="00715EFB" w:rsidRPr="00715EFB" w:rsidRDefault="00715EFB" w:rsidP="00973241">
            <w:pPr>
              <w:pStyle w:val="ListParagraph"/>
              <w:numPr>
                <w:ilvl w:val="0"/>
                <w:numId w:val="24"/>
              </w:numPr>
              <w:rPr>
                <w:b w:val="0"/>
                <w:bCs w:val="0"/>
                <w:color w:val="auto"/>
              </w:rPr>
            </w:pPr>
            <w:r w:rsidRPr="00715EFB">
              <w:rPr>
                <w:b w:val="0"/>
                <w:bCs w:val="0"/>
                <w:color w:val="auto"/>
              </w:rPr>
              <w:t>To protect yourself from potential hazards.</w:t>
            </w:r>
          </w:p>
          <w:p w14:paraId="51D90102" w14:textId="77777777" w:rsidR="00715EFB" w:rsidRPr="00715EFB" w:rsidRDefault="00715EFB" w:rsidP="00973241">
            <w:pPr>
              <w:pStyle w:val="ListParagraph"/>
              <w:numPr>
                <w:ilvl w:val="0"/>
                <w:numId w:val="24"/>
              </w:numPr>
              <w:rPr>
                <w:b w:val="0"/>
                <w:bCs w:val="0"/>
                <w:color w:val="auto"/>
              </w:rPr>
            </w:pPr>
            <w:r w:rsidRPr="00715EFB">
              <w:rPr>
                <w:b w:val="0"/>
                <w:bCs w:val="0"/>
                <w:color w:val="auto"/>
              </w:rPr>
              <w:t>To avoid getting dirty.</w:t>
            </w:r>
          </w:p>
          <w:p w14:paraId="551C3363" w14:textId="274027C6" w:rsidR="00715EFB" w:rsidRPr="003E23D2" w:rsidRDefault="00715EFB" w:rsidP="00715EFB">
            <w:pPr>
              <w:pStyle w:val="ListParagraph"/>
              <w:numPr>
                <w:ilvl w:val="0"/>
                <w:numId w:val="24"/>
              </w:numPr>
              <w:rPr>
                <w:b w:val="0"/>
                <w:bCs w:val="0"/>
                <w:color w:val="auto"/>
              </w:rPr>
            </w:pPr>
            <w:r w:rsidRPr="00715EFB">
              <w:rPr>
                <w:b w:val="0"/>
                <w:bCs w:val="0"/>
                <w:color w:val="auto"/>
              </w:rPr>
              <w:t>To follow the rules, even if it is not necessary.</w:t>
            </w:r>
          </w:p>
          <w:p w14:paraId="174675D2" w14:textId="0522B6E2" w:rsidR="00E26F51" w:rsidRDefault="00E26F51" w:rsidP="00715EFB">
            <w:r>
              <w:rPr>
                <w:b w:val="0"/>
                <w:bCs w:val="0"/>
                <w:color w:val="auto"/>
              </w:rPr>
              <w:t>_____________________________________________________________________________________</w:t>
            </w:r>
          </w:p>
          <w:p w14:paraId="11D585DA" w14:textId="77777777" w:rsidR="00E26F51" w:rsidRPr="00715EFB" w:rsidRDefault="00E26F51" w:rsidP="00715EFB">
            <w:pPr>
              <w:rPr>
                <w:b w:val="0"/>
                <w:bCs w:val="0"/>
                <w:color w:val="auto"/>
              </w:rPr>
            </w:pPr>
          </w:p>
          <w:p w14:paraId="40DD1293" w14:textId="77777777" w:rsidR="00715EFB" w:rsidRPr="00715EFB" w:rsidRDefault="00715EFB" w:rsidP="00715EFB">
            <w:pPr>
              <w:rPr>
                <w:b w:val="0"/>
                <w:bCs w:val="0"/>
                <w:color w:val="auto"/>
              </w:rPr>
            </w:pPr>
            <w:r w:rsidRPr="00715EFB">
              <w:rPr>
                <w:color w:val="auto"/>
              </w:rPr>
              <w:t>Question 5:</w:t>
            </w:r>
            <w:r w:rsidRPr="00715EFB">
              <w:rPr>
                <w:b w:val="0"/>
                <w:bCs w:val="0"/>
                <w:color w:val="auto"/>
              </w:rPr>
              <w:t xml:space="preserve"> If you notice a tool is damaged or not working properly, what should you do?</w:t>
            </w:r>
          </w:p>
          <w:p w14:paraId="7C1E5BF4" w14:textId="77777777" w:rsidR="00715EFB" w:rsidRPr="00715EFB" w:rsidRDefault="00715EFB" w:rsidP="00973241">
            <w:pPr>
              <w:pStyle w:val="ListParagraph"/>
              <w:numPr>
                <w:ilvl w:val="0"/>
                <w:numId w:val="25"/>
              </w:numPr>
              <w:rPr>
                <w:b w:val="0"/>
                <w:bCs w:val="0"/>
                <w:color w:val="auto"/>
              </w:rPr>
            </w:pPr>
            <w:r w:rsidRPr="00715EFB">
              <w:rPr>
                <w:b w:val="0"/>
                <w:bCs w:val="0"/>
                <w:color w:val="auto"/>
              </w:rPr>
              <w:t>Try to fix it yourself.</w:t>
            </w:r>
          </w:p>
          <w:p w14:paraId="33BA9594" w14:textId="77777777" w:rsidR="00715EFB" w:rsidRPr="00715EFB" w:rsidRDefault="00715EFB" w:rsidP="00973241">
            <w:pPr>
              <w:pStyle w:val="ListParagraph"/>
              <w:numPr>
                <w:ilvl w:val="0"/>
                <w:numId w:val="25"/>
              </w:numPr>
              <w:rPr>
                <w:b w:val="0"/>
                <w:bCs w:val="0"/>
                <w:color w:val="auto"/>
              </w:rPr>
            </w:pPr>
            <w:r w:rsidRPr="00715EFB">
              <w:rPr>
                <w:b w:val="0"/>
                <w:bCs w:val="0"/>
                <w:color w:val="auto"/>
              </w:rPr>
              <w:t>Continue using it carefully.</w:t>
            </w:r>
          </w:p>
          <w:p w14:paraId="18092503" w14:textId="77777777" w:rsidR="00715EFB" w:rsidRPr="00715EFB" w:rsidRDefault="00715EFB" w:rsidP="00973241">
            <w:pPr>
              <w:pStyle w:val="ListParagraph"/>
              <w:numPr>
                <w:ilvl w:val="0"/>
                <w:numId w:val="25"/>
              </w:numPr>
              <w:rPr>
                <w:b w:val="0"/>
                <w:bCs w:val="0"/>
                <w:color w:val="auto"/>
              </w:rPr>
            </w:pPr>
            <w:r w:rsidRPr="00715EFB">
              <w:rPr>
                <w:b w:val="0"/>
                <w:bCs w:val="0"/>
                <w:color w:val="auto"/>
              </w:rPr>
              <w:t>Stop using it and inform the instructor immediately.</w:t>
            </w:r>
          </w:p>
          <w:p w14:paraId="31DD9A30" w14:textId="77777777" w:rsidR="00715EFB" w:rsidRPr="00715EFB" w:rsidRDefault="00715EFB" w:rsidP="00973241">
            <w:pPr>
              <w:pStyle w:val="ListParagraph"/>
              <w:numPr>
                <w:ilvl w:val="0"/>
                <w:numId w:val="25"/>
              </w:numPr>
              <w:rPr>
                <w:b w:val="0"/>
                <w:bCs w:val="0"/>
                <w:color w:val="auto"/>
              </w:rPr>
            </w:pPr>
            <w:r w:rsidRPr="00715EFB">
              <w:rPr>
                <w:b w:val="0"/>
                <w:bCs w:val="0"/>
                <w:color w:val="auto"/>
              </w:rPr>
              <w:t>Ignore it and use another tool.</w:t>
            </w:r>
          </w:p>
          <w:p w14:paraId="6E7C365C" w14:textId="77777777" w:rsidR="00715EFB" w:rsidRDefault="00715EFB" w:rsidP="003E23D2"/>
        </w:tc>
      </w:tr>
    </w:tbl>
    <w:p w14:paraId="00D1DC76" w14:textId="77777777" w:rsidR="00482039" w:rsidRDefault="00482039" w:rsidP="00482039">
      <w:pPr>
        <w:rPr>
          <w:b/>
          <w:bCs/>
        </w:rPr>
      </w:pPr>
    </w:p>
    <w:p w14:paraId="7B4D045D" w14:textId="77777777" w:rsidR="00482039" w:rsidRDefault="00482039" w:rsidP="00482039"/>
    <w:p w14:paraId="39D6243E" w14:textId="77777777" w:rsidR="00E00857" w:rsidRDefault="00E00857">
      <w:pPr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B93FF0A" w14:textId="1438506D" w:rsidR="00827B16" w:rsidRPr="00096D2A" w:rsidRDefault="00827B16" w:rsidP="00827B16">
      <w:pPr>
        <w:rPr>
          <w:b/>
          <w:bCs/>
          <w:sz w:val="24"/>
          <w:szCs w:val="24"/>
        </w:rPr>
      </w:pPr>
      <w:r w:rsidRPr="00096D2A">
        <w:rPr>
          <w:b/>
          <w:bCs/>
          <w:sz w:val="24"/>
          <w:szCs w:val="24"/>
        </w:rPr>
        <w:lastRenderedPageBreak/>
        <w:t xml:space="preserve">Part </w:t>
      </w:r>
      <w:r w:rsidR="00E26F51">
        <w:rPr>
          <w:b/>
          <w:bCs/>
          <w:sz w:val="24"/>
          <w:szCs w:val="24"/>
        </w:rPr>
        <w:t>D</w:t>
      </w:r>
      <w:r w:rsidRPr="00096D2A">
        <w:rPr>
          <w:b/>
          <w:bCs/>
          <w:sz w:val="24"/>
          <w:szCs w:val="24"/>
        </w:rPr>
        <w:t xml:space="preserve">: </w:t>
      </w:r>
      <w:r w:rsidR="00E00857">
        <w:rPr>
          <w:b/>
          <w:bCs/>
          <w:sz w:val="24"/>
          <w:szCs w:val="24"/>
        </w:rPr>
        <w:t>Safety Scenarios</w:t>
      </w:r>
      <w:r w:rsidR="00960F6D">
        <w:rPr>
          <w:b/>
          <w:bCs/>
          <w:sz w:val="24"/>
          <w:szCs w:val="24"/>
        </w:rPr>
        <w:t xml:space="preserve"> (1 mark each)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15F44" w14:paraId="11B4638D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09BDC799" w14:textId="77777777" w:rsidR="00353F61" w:rsidRDefault="00353F61" w:rsidP="00353F61"/>
          <w:p w14:paraId="34076BBE" w14:textId="3309603D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  <w:r w:rsidRPr="00353F61">
              <w:rPr>
                <w:color w:val="auto"/>
              </w:rPr>
              <w:t>Scenario 3:</w:t>
            </w:r>
            <w:r w:rsidRPr="00353F61">
              <w:rPr>
                <w:b w:val="0"/>
                <w:bCs w:val="0"/>
                <w:color w:val="auto"/>
              </w:rPr>
              <w:t xml:space="preserve"> You see a classmate using a tool without wearing safety glasses.</w:t>
            </w:r>
          </w:p>
          <w:p w14:paraId="1BBD2FEB" w14:textId="77777777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</w:p>
          <w:p w14:paraId="43E40052" w14:textId="77777777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  <w:r w:rsidRPr="00353F61">
              <w:rPr>
                <w:color w:val="auto"/>
              </w:rPr>
              <w:t>Question 6:</w:t>
            </w:r>
            <w:r w:rsidRPr="00353F61">
              <w:rPr>
                <w:b w:val="0"/>
                <w:bCs w:val="0"/>
                <w:color w:val="auto"/>
              </w:rPr>
              <w:t xml:space="preserve"> What should you do?</w:t>
            </w:r>
          </w:p>
          <w:p w14:paraId="1CED1B3D" w14:textId="77777777" w:rsidR="00353F61" w:rsidRPr="00353F61" w:rsidRDefault="00353F61" w:rsidP="00973241">
            <w:pPr>
              <w:pStyle w:val="ListParagraph"/>
              <w:numPr>
                <w:ilvl w:val="0"/>
                <w:numId w:val="26"/>
              </w:numPr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Ignore them because it is their choice.</w:t>
            </w:r>
          </w:p>
          <w:p w14:paraId="4F3AB7A5" w14:textId="77777777" w:rsidR="00353F61" w:rsidRPr="00353F61" w:rsidRDefault="00353F61" w:rsidP="00973241">
            <w:pPr>
              <w:pStyle w:val="ListParagraph"/>
              <w:numPr>
                <w:ilvl w:val="0"/>
                <w:numId w:val="26"/>
              </w:numPr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Remind them to wear safety glasses and inform the instructor if needed.</w:t>
            </w:r>
          </w:p>
          <w:p w14:paraId="1AA40F88" w14:textId="77777777" w:rsidR="00353F61" w:rsidRPr="00353F61" w:rsidRDefault="00353F61" w:rsidP="00973241">
            <w:pPr>
              <w:pStyle w:val="ListParagraph"/>
              <w:numPr>
                <w:ilvl w:val="0"/>
                <w:numId w:val="26"/>
              </w:numPr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Take the tool away from them.</w:t>
            </w:r>
          </w:p>
          <w:p w14:paraId="22F49F09" w14:textId="77777777" w:rsidR="00353F61" w:rsidRPr="00353F61" w:rsidRDefault="00353F61" w:rsidP="00973241">
            <w:pPr>
              <w:pStyle w:val="ListParagraph"/>
              <w:numPr>
                <w:ilvl w:val="0"/>
                <w:numId w:val="26"/>
              </w:numPr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Leave the workshop.</w:t>
            </w:r>
          </w:p>
          <w:p w14:paraId="217F41AC" w14:textId="29927B2C" w:rsidR="00353F61" w:rsidRPr="00353F61" w:rsidRDefault="00E26F51" w:rsidP="00353F61">
            <w:pPr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_____________________________________________________________________________________</w:t>
            </w:r>
          </w:p>
          <w:p w14:paraId="2A07213A" w14:textId="77777777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</w:p>
          <w:p w14:paraId="6E927B52" w14:textId="77777777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  <w:r w:rsidRPr="00353F61">
              <w:rPr>
                <w:color w:val="auto"/>
              </w:rPr>
              <w:t>Scenario 4:</w:t>
            </w:r>
            <w:r w:rsidRPr="00353F61">
              <w:rPr>
                <w:b w:val="0"/>
                <w:bCs w:val="0"/>
                <w:color w:val="auto"/>
              </w:rPr>
              <w:t xml:space="preserve"> You are about to use a tool for the first time, but you are unsure how it works.</w:t>
            </w:r>
          </w:p>
          <w:p w14:paraId="0491DD0C" w14:textId="77777777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</w:p>
          <w:p w14:paraId="6AD9CA55" w14:textId="77777777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  <w:r w:rsidRPr="00353F61">
              <w:rPr>
                <w:color w:val="auto"/>
              </w:rPr>
              <w:t>Question 7:</w:t>
            </w:r>
            <w:r w:rsidRPr="00353F61">
              <w:rPr>
                <w:b w:val="0"/>
                <w:bCs w:val="0"/>
                <w:color w:val="auto"/>
              </w:rPr>
              <w:t xml:space="preserve"> What should you do?</w:t>
            </w:r>
          </w:p>
          <w:p w14:paraId="403408D4" w14:textId="77777777" w:rsidR="00353F61" w:rsidRPr="00353F61" w:rsidRDefault="00353F61" w:rsidP="00973241">
            <w:pPr>
              <w:pStyle w:val="ListParagraph"/>
              <w:numPr>
                <w:ilvl w:val="0"/>
                <w:numId w:val="27"/>
              </w:numPr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Try to figure it out on your own.</w:t>
            </w:r>
          </w:p>
          <w:p w14:paraId="274380DD" w14:textId="77777777" w:rsidR="00353F61" w:rsidRPr="00353F61" w:rsidRDefault="00353F61" w:rsidP="00973241">
            <w:pPr>
              <w:pStyle w:val="ListParagraph"/>
              <w:numPr>
                <w:ilvl w:val="0"/>
                <w:numId w:val="27"/>
              </w:numPr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Ask the instructor for a demonstration or guidance.</w:t>
            </w:r>
          </w:p>
          <w:p w14:paraId="63B35B93" w14:textId="77777777" w:rsidR="00353F61" w:rsidRPr="00353F61" w:rsidRDefault="00353F61" w:rsidP="00973241">
            <w:pPr>
              <w:pStyle w:val="ListParagraph"/>
              <w:numPr>
                <w:ilvl w:val="0"/>
                <w:numId w:val="27"/>
              </w:numPr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Watch a classmate and copy what they do.</w:t>
            </w:r>
          </w:p>
          <w:p w14:paraId="72CD0691" w14:textId="77777777" w:rsidR="00353F61" w:rsidRPr="00353F61" w:rsidRDefault="00353F61" w:rsidP="00973241">
            <w:pPr>
              <w:pStyle w:val="ListParagraph"/>
              <w:numPr>
                <w:ilvl w:val="0"/>
                <w:numId w:val="27"/>
              </w:numPr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Skip the task and wait for the next one.</w:t>
            </w:r>
          </w:p>
          <w:p w14:paraId="19D4BF1C" w14:textId="77777777" w:rsidR="00C15F44" w:rsidRDefault="00C15F44" w:rsidP="003E23D2"/>
        </w:tc>
      </w:tr>
    </w:tbl>
    <w:p w14:paraId="57AC0CE1" w14:textId="77777777" w:rsidR="00827B16" w:rsidRDefault="00827B16" w:rsidP="00827B16">
      <w:pPr>
        <w:rPr>
          <w:b/>
          <w:bCs/>
        </w:rPr>
      </w:pPr>
    </w:p>
    <w:p w14:paraId="76F2F450" w14:textId="77777777" w:rsidR="00E00857" w:rsidRDefault="00E00857" w:rsidP="00827B16"/>
    <w:p w14:paraId="268ED8BD" w14:textId="56351A6E" w:rsidR="00E00857" w:rsidRPr="00096D2A" w:rsidRDefault="00E00857" w:rsidP="00E00857">
      <w:pPr>
        <w:rPr>
          <w:b/>
          <w:bCs/>
          <w:sz w:val="24"/>
          <w:szCs w:val="24"/>
        </w:rPr>
      </w:pPr>
      <w:r w:rsidRPr="00096D2A">
        <w:rPr>
          <w:b/>
          <w:bCs/>
          <w:sz w:val="24"/>
          <w:szCs w:val="24"/>
        </w:rPr>
        <w:t xml:space="preserve">Part </w:t>
      </w:r>
      <w:r w:rsidR="00E26F51">
        <w:rPr>
          <w:b/>
          <w:bCs/>
          <w:sz w:val="24"/>
          <w:szCs w:val="24"/>
        </w:rPr>
        <w:t>E</w:t>
      </w:r>
      <w:r w:rsidRPr="00096D2A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Reflection</w:t>
      </w:r>
      <w:r w:rsidR="007A2C19">
        <w:rPr>
          <w:b/>
          <w:bCs/>
          <w:sz w:val="24"/>
          <w:szCs w:val="24"/>
        </w:rPr>
        <w:t xml:space="preserve"> (</w:t>
      </w:r>
      <w:r w:rsidR="000F5F43">
        <w:rPr>
          <w:b/>
          <w:bCs/>
          <w:sz w:val="24"/>
          <w:szCs w:val="24"/>
        </w:rPr>
        <w:t>4</w:t>
      </w:r>
      <w:r w:rsidR="007A2C19">
        <w:rPr>
          <w:b/>
          <w:bCs/>
          <w:sz w:val="24"/>
          <w:szCs w:val="24"/>
        </w:rPr>
        <w:t xml:space="preserve"> marks)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15F44" w14:paraId="74CC72B4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55800B1B" w14:textId="77777777" w:rsidR="00C15F44" w:rsidRPr="00353F61" w:rsidRDefault="00C15F44" w:rsidP="001B4575">
            <w:pPr>
              <w:pStyle w:val="TableRows"/>
              <w:rPr>
                <w:b w:val="0"/>
                <w:bCs w:val="0"/>
                <w:color w:val="auto"/>
              </w:rPr>
            </w:pPr>
          </w:p>
          <w:p w14:paraId="3924F471" w14:textId="44D79FFF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  <w:r w:rsidRPr="00353F61">
              <w:rPr>
                <w:color w:val="auto"/>
              </w:rPr>
              <w:t>Question 8:</w:t>
            </w:r>
            <w:r w:rsidRPr="00353F61">
              <w:rPr>
                <w:b w:val="0"/>
                <w:bCs w:val="0"/>
                <w:color w:val="auto"/>
              </w:rPr>
              <w:t xml:space="preserve"> Why is it important to follow SOPs in the workshop? Write your answer in 1-2 </w:t>
            </w:r>
            <w:r w:rsidR="001748EF">
              <w:rPr>
                <w:b w:val="0"/>
                <w:bCs w:val="0"/>
                <w:color w:val="auto"/>
              </w:rPr>
              <w:t xml:space="preserve">full </w:t>
            </w:r>
            <w:r w:rsidRPr="00353F61">
              <w:rPr>
                <w:b w:val="0"/>
                <w:bCs w:val="0"/>
                <w:color w:val="auto"/>
              </w:rPr>
              <w:t xml:space="preserve">sentences. </w:t>
            </w:r>
          </w:p>
          <w:p w14:paraId="59C2720F" w14:textId="77777777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</w:p>
          <w:p w14:paraId="139E8F94" w14:textId="1BACAA0A" w:rsidR="00353F61" w:rsidRPr="00353F61" w:rsidRDefault="00353F61" w:rsidP="00E26F51">
            <w:pPr>
              <w:spacing w:line="480" w:lineRule="auto"/>
              <w:rPr>
                <w:b w:val="0"/>
                <w:bCs w:val="0"/>
                <w:color w:val="auto"/>
              </w:rPr>
            </w:pPr>
            <w:proofErr w:type="gramStart"/>
            <w:r w:rsidRPr="00353F61">
              <w:rPr>
                <w:b w:val="0"/>
                <w:bCs w:val="0"/>
                <w:color w:val="auto"/>
              </w:rPr>
              <w:t>Answer:_</w:t>
            </w:r>
            <w:proofErr w:type="gramEnd"/>
            <w:r w:rsidRPr="00353F61">
              <w:rPr>
                <w:b w:val="0"/>
                <w:bCs w:val="0"/>
                <w:color w:val="auto"/>
              </w:rPr>
              <w:t>______________________________________________________________________________</w:t>
            </w:r>
          </w:p>
          <w:p w14:paraId="7ABC2484" w14:textId="03ABE5DC" w:rsidR="00C15F44" w:rsidRPr="00353F61" w:rsidRDefault="00353F61" w:rsidP="00E26F51">
            <w:pPr>
              <w:spacing w:line="480" w:lineRule="auto"/>
              <w:rPr>
                <w:b w:val="0"/>
                <w:bCs w:val="0"/>
                <w:color w:val="auto"/>
              </w:rPr>
            </w:pPr>
            <w:r w:rsidRPr="00353F61"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E26F51"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ED1E1B4" w14:textId="77777777" w:rsidR="00C15F44" w:rsidRDefault="00C15F44" w:rsidP="001B4575">
            <w:pPr>
              <w:pStyle w:val="TableRows"/>
            </w:pPr>
          </w:p>
        </w:tc>
      </w:tr>
    </w:tbl>
    <w:p w14:paraId="33DFE76C" w14:textId="77777777" w:rsidR="00E00857" w:rsidRDefault="00E00857" w:rsidP="00E00857"/>
    <w:p w14:paraId="1798646D" w14:textId="6ACE8263" w:rsidR="0094687C" w:rsidRPr="007A2C19" w:rsidRDefault="007A2C19" w:rsidP="0094687C">
      <w:pPr>
        <w:spacing w:line="360" w:lineRule="auto"/>
        <w:rPr>
          <w:b/>
          <w:bCs/>
        </w:rPr>
      </w:pPr>
      <w:r w:rsidRPr="007A2C19">
        <w:rPr>
          <w:b/>
          <w:bCs/>
        </w:rPr>
        <w:t xml:space="preserve">Total </w:t>
      </w:r>
      <w:proofErr w:type="gramStart"/>
      <w:r w:rsidRPr="007A2C19">
        <w:rPr>
          <w:b/>
          <w:bCs/>
        </w:rPr>
        <w:t>Marks:_</w:t>
      </w:r>
      <w:proofErr w:type="gramEnd"/>
      <w:r w:rsidRPr="007A2C19">
        <w:rPr>
          <w:b/>
          <w:bCs/>
        </w:rPr>
        <w:t>_____ /15</w:t>
      </w:r>
    </w:p>
    <w:sectPr w:rsidR="0094687C" w:rsidRPr="007A2C1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5672A" w14:textId="77777777" w:rsidR="00B6333D" w:rsidRDefault="00B6333D" w:rsidP="009125CB">
      <w:r>
        <w:separator/>
      </w:r>
    </w:p>
    <w:p w14:paraId="7CB39F14" w14:textId="77777777" w:rsidR="00B6333D" w:rsidRDefault="00B6333D" w:rsidP="009125CB"/>
    <w:p w14:paraId="11EAC6F7" w14:textId="77777777" w:rsidR="00B6333D" w:rsidRDefault="00B6333D" w:rsidP="009125CB"/>
    <w:p w14:paraId="76DFBF94" w14:textId="77777777" w:rsidR="00B6333D" w:rsidRDefault="00B6333D" w:rsidP="009125CB"/>
  </w:endnote>
  <w:endnote w:type="continuationSeparator" w:id="0">
    <w:p w14:paraId="34C1FE27" w14:textId="77777777" w:rsidR="00B6333D" w:rsidRDefault="00B6333D" w:rsidP="009125CB">
      <w:r>
        <w:continuationSeparator/>
      </w:r>
    </w:p>
    <w:p w14:paraId="113FE4C1" w14:textId="77777777" w:rsidR="00B6333D" w:rsidRDefault="00B6333D" w:rsidP="009125CB"/>
    <w:p w14:paraId="5B378323" w14:textId="77777777" w:rsidR="00B6333D" w:rsidRDefault="00B6333D" w:rsidP="009125CB"/>
    <w:p w14:paraId="7BAEAEB0" w14:textId="77777777" w:rsidR="00B6333D" w:rsidRDefault="00B6333D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0B96485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0F5F43">
            <w:rPr>
              <w:noProof/>
            </w:rPr>
            <w:t>4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E6320" w14:textId="77777777" w:rsidR="00B6333D" w:rsidRDefault="00B6333D" w:rsidP="009125CB">
      <w:r>
        <w:separator/>
      </w:r>
    </w:p>
    <w:p w14:paraId="4E8DA0A9" w14:textId="77777777" w:rsidR="00B6333D" w:rsidRDefault="00B6333D" w:rsidP="009125CB"/>
    <w:p w14:paraId="2A594BA9" w14:textId="77777777" w:rsidR="00B6333D" w:rsidRDefault="00B6333D" w:rsidP="009125CB"/>
    <w:p w14:paraId="3EB86B2F" w14:textId="77777777" w:rsidR="00B6333D" w:rsidRDefault="00B6333D" w:rsidP="009125CB"/>
  </w:footnote>
  <w:footnote w:type="continuationSeparator" w:id="0">
    <w:p w14:paraId="21740984" w14:textId="77777777" w:rsidR="00B6333D" w:rsidRDefault="00B6333D" w:rsidP="009125CB">
      <w:r>
        <w:continuationSeparator/>
      </w:r>
    </w:p>
    <w:p w14:paraId="7B9DD5EE" w14:textId="77777777" w:rsidR="00B6333D" w:rsidRDefault="00B6333D" w:rsidP="009125CB"/>
    <w:p w14:paraId="71250883" w14:textId="77777777" w:rsidR="00B6333D" w:rsidRDefault="00B6333D" w:rsidP="009125CB"/>
    <w:p w14:paraId="34C48FF0" w14:textId="77777777" w:rsidR="00B6333D" w:rsidRDefault="00B6333D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90234F7"/>
    <w:multiLevelType w:val="hybridMultilevel"/>
    <w:tmpl w:val="DF8A40FA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30DE9"/>
    <w:multiLevelType w:val="hybridMultilevel"/>
    <w:tmpl w:val="D9AE7C42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A1AE9"/>
    <w:multiLevelType w:val="hybridMultilevel"/>
    <w:tmpl w:val="8592ADDC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F5A7C"/>
    <w:multiLevelType w:val="hybridMultilevel"/>
    <w:tmpl w:val="AF328762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C81076"/>
    <w:multiLevelType w:val="hybridMultilevel"/>
    <w:tmpl w:val="1D6C1B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EDC4B8A"/>
    <w:multiLevelType w:val="hybridMultilevel"/>
    <w:tmpl w:val="23C469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B6B88"/>
    <w:multiLevelType w:val="hybridMultilevel"/>
    <w:tmpl w:val="003EC126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7F6766E4"/>
    <w:multiLevelType w:val="hybridMultilevel"/>
    <w:tmpl w:val="6FBAD370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2"/>
  </w:num>
  <w:num w:numId="2" w16cid:durableId="890966164">
    <w:abstractNumId w:val="14"/>
  </w:num>
  <w:num w:numId="3" w16cid:durableId="1776317215">
    <w:abstractNumId w:val="25"/>
  </w:num>
  <w:num w:numId="4" w16cid:durableId="1534071080">
    <w:abstractNumId w:val="22"/>
  </w:num>
  <w:num w:numId="5" w16cid:durableId="1673219778">
    <w:abstractNumId w:val="13"/>
  </w:num>
  <w:num w:numId="6" w16cid:durableId="1200585890">
    <w:abstractNumId w:val="21"/>
  </w:num>
  <w:num w:numId="7" w16cid:durableId="1908228620">
    <w:abstractNumId w:val="16"/>
  </w:num>
  <w:num w:numId="8" w16cid:durableId="1147357831">
    <w:abstractNumId w:val="2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5"/>
  </w:num>
  <w:num w:numId="19" w16cid:durableId="173418005">
    <w:abstractNumId w:val="18"/>
  </w:num>
  <w:num w:numId="20" w16cid:durableId="2127193325">
    <w:abstractNumId w:val="23"/>
  </w:num>
  <w:num w:numId="21" w16cid:durableId="266621166">
    <w:abstractNumId w:val="19"/>
  </w:num>
  <w:num w:numId="22" w16cid:durableId="605893903">
    <w:abstractNumId w:val="11"/>
  </w:num>
  <w:num w:numId="23" w16cid:durableId="321200401">
    <w:abstractNumId w:val="26"/>
  </w:num>
  <w:num w:numId="24" w16cid:durableId="2100053997">
    <w:abstractNumId w:val="24"/>
  </w:num>
  <w:num w:numId="25" w16cid:durableId="270743167">
    <w:abstractNumId w:val="17"/>
  </w:num>
  <w:num w:numId="26" w16cid:durableId="1542284397">
    <w:abstractNumId w:val="10"/>
  </w:num>
  <w:num w:numId="27" w16cid:durableId="713386153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DAC"/>
    <w:rsid w:val="00077690"/>
    <w:rsid w:val="000853F0"/>
    <w:rsid w:val="00085C52"/>
    <w:rsid w:val="00095588"/>
    <w:rsid w:val="00096D2A"/>
    <w:rsid w:val="000A1CF3"/>
    <w:rsid w:val="000A34CC"/>
    <w:rsid w:val="000A3CDF"/>
    <w:rsid w:val="000D4351"/>
    <w:rsid w:val="000E2C7F"/>
    <w:rsid w:val="000E50A6"/>
    <w:rsid w:val="000E664D"/>
    <w:rsid w:val="000F0A74"/>
    <w:rsid w:val="000F4F6F"/>
    <w:rsid w:val="000F5F43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48EF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39A6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E23D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21B5"/>
    <w:rsid w:val="00492B94"/>
    <w:rsid w:val="004A3B9C"/>
    <w:rsid w:val="004A3C2A"/>
    <w:rsid w:val="004A6B89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642F1"/>
    <w:rsid w:val="0066645B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5EFB"/>
    <w:rsid w:val="00717028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2C19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80551A"/>
    <w:rsid w:val="008074CB"/>
    <w:rsid w:val="0082109F"/>
    <w:rsid w:val="00827B16"/>
    <w:rsid w:val="0083351E"/>
    <w:rsid w:val="00837177"/>
    <w:rsid w:val="008509E4"/>
    <w:rsid w:val="008511DC"/>
    <w:rsid w:val="00855F76"/>
    <w:rsid w:val="00863241"/>
    <w:rsid w:val="00874216"/>
    <w:rsid w:val="00877ADE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4506"/>
    <w:rsid w:val="00924B81"/>
    <w:rsid w:val="00941FC8"/>
    <w:rsid w:val="0094687C"/>
    <w:rsid w:val="00960F6D"/>
    <w:rsid w:val="0096505C"/>
    <w:rsid w:val="00971393"/>
    <w:rsid w:val="00971CF7"/>
    <w:rsid w:val="00973241"/>
    <w:rsid w:val="00993F21"/>
    <w:rsid w:val="00994DD8"/>
    <w:rsid w:val="00996B4C"/>
    <w:rsid w:val="009A12D4"/>
    <w:rsid w:val="009A70AE"/>
    <w:rsid w:val="009B7DE6"/>
    <w:rsid w:val="009C2321"/>
    <w:rsid w:val="009C2F06"/>
    <w:rsid w:val="009C3C5F"/>
    <w:rsid w:val="009C5D2B"/>
    <w:rsid w:val="009C72A4"/>
    <w:rsid w:val="009D0DEE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F35CC"/>
    <w:rsid w:val="00B06C89"/>
    <w:rsid w:val="00B07553"/>
    <w:rsid w:val="00B125A5"/>
    <w:rsid w:val="00B230D0"/>
    <w:rsid w:val="00B300C7"/>
    <w:rsid w:val="00B319B7"/>
    <w:rsid w:val="00B3336D"/>
    <w:rsid w:val="00B42C75"/>
    <w:rsid w:val="00B466E3"/>
    <w:rsid w:val="00B553E9"/>
    <w:rsid w:val="00B61659"/>
    <w:rsid w:val="00B6333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3A98"/>
    <w:rsid w:val="00C34E4D"/>
    <w:rsid w:val="00C36479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6F22"/>
    <w:rsid w:val="00CA65AA"/>
    <w:rsid w:val="00CB5C2D"/>
    <w:rsid w:val="00CB5EAF"/>
    <w:rsid w:val="00CC0317"/>
    <w:rsid w:val="00CC5507"/>
    <w:rsid w:val="00CD1A5E"/>
    <w:rsid w:val="00CD5FF1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901BB"/>
    <w:rsid w:val="00D90FD9"/>
    <w:rsid w:val="00DA6E77"/>
    <w:rsid w:val="00DA7BEE"/>
    <w:rsid w:val="00DB4E3C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26F51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7599"/>
    <w:rsid w:val="00ED10C0"/>
    <w:rsid w:val="00ED409B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81375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B61659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BE8A3-07C0-4439-AFD1-3E9DC1EEC76A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16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18</cp:revision>
  <dcterms:created xsi:type="dcterms:W3CDTF">2025-07-02T23:25:00Z</dcterms:created>
  <dcterms:modified xsi:type="dcterms:W3CDTF">2025-08-04T08:26:00Z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